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3767" w14:textId="77B846D5" w:rsidR="00E83CA5" w:rsidRDefault="00E83CA5" w:rsidP="004B34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KYRKHAM</w:t>
      </w:r>
      <w:r>
        <w:rPr>
          <w:rFonts w:cs="Times New Roman"/>
          <w:szCs w:val="24"/>
        </w:rPr>
        <w:t xml:space="preserve">        (d.1431)</w:t>
      </w:r>
    </w:p>
    <w:p w14:paraId="68AB325B" w14:textId="4A456D0E" w:rsidR="00E83CA5" w:rsidRDefault="00E83CA5" w:rsidP="004B34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Paignton, Devon.</w:t>
      </w:r>
    </w:p>
    <w:p w14:paraId="0C85D4C6" w14:textId="77777777" w:rsidR="00E83CA5" w:rsidRDefault="00E83CA5" w:rsidP="004B346C">
      <w:pPr>
        <w:pStyle w:val="NoSpacing"/>
        <w:rPr>
          <w:rFonts w:cs="Times New Roman"/>
          <w:szCs w:val="24"/>
        </w:rPr>
      </w:pPr>
    </w:p>
    <w:p w14:paraId="12211F3B" w14:textId="77777777" w:rsidR="00E83CA5" w:rsidRDefault="00E83CA5" w:rsidP="004B346C">
      <w:pPr>
        <w:pStyle w:val="NoSpacing"/>
        <w:rPr>
          <w:rFonts w:cs="Times New Roman"/>
          <w:szCs w:val="24"/>
        </w:rPr>
      </w:pPr>
    </w:p>
    <w:p w14:paraId="79068B69" w14:textId="5A80967C" w:rsidR="00E83CA5" w:rsidRDefault="00E83CA5" w:rsidP="004B34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1431</w:t>
      </w:r>
      <w:r>
        <w:rPr>
          <w:rFonts w:cs="Times New Roman"/>
          <w:szCs w:val="24"/>
        </w:rPr>
        <w:tab/>
        <w:t>Probate of his Will.</w:t>
      </w:r>
    </w:p>
    <w:p w14:paraId="48B235E3" w14:textId="77777777" w:rsidR="00E83CA5" w:rsidRDefault="00E83CA5" w:rsidP="00E83C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(Devon Wills Index, 1163-1999)</w:t>
      </w:r>
    </w:p>
    <w:p w14:paraId="77CA3421" w14:textId="77777777" w:rsidR="00E83CA5" w:rsidRDefault="00E83CA5" w:rsidP="00E83CA5">
      <w:pPr>
        <w:pStyle w:val="NoSpacing"/>
        <w:rPr>
          <w:rFonts w:cs="Times New Roman"/>
          <w:szCs w:val="24"/>
        </w:rPr>
      </w:pPr>
    </w:p>
    <w:p w14:paraId="233EE10F" w14:textId="77777777" w:rsidR="00E83CA5" w:rsidRDefault="00E83CA5" w:rsidP="00E83CA5">
      <w:pPr>
        <w:pStyle w:val="NoSpacing"/>
        <w:rPr>
          <w:rFonts w:cs="Times New Roman"/>
          <w:szCs w:val="24"/>
        </w:rPr>
      </w:pPr>
    </w:p>
    <w:p w14:paraId="3E4CB4B9" w14:textId="77777777" w:rsidR="00E83CA5" w:rsidRDefault="00E83CA5" w:rsidP="00E83C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081D2C94" w14:textId="1FBDE07F" w:rsidR="00E83CA5" w:rsidRPr="00E83CA5" w:rsidRDefault="00E83CA5" w:rsidP="004B346C">
      <w:pPr>
        <w:pStyle w:val="NoSpacing"/>
        <w:rPr>
          <w:rFonts w:cs="Times New Roman"/>
          <w:szCs w:val="24"/>
        </w:rPr>
      </w:pPr>
    </w:p>
    <w:p w14:paraId="684268BC" w14:textId="67F57345" w:rsidR="004B346C" w:rsidRPr="004B346C" w:rsidRDefault="004B346C" w:rsidP="004B346C">
      <w:pPr>
        <w:pStyle w:val="NoSpacing"/>
        <w:rPr>
          <w:rFonts w:cs="Times New Roman"/>
          <w:szCs w:val="24"/>
        </w:rPr>
      </w:pPr>
    </w:p>
    <w:p w14:paraId="013E5947" w14:textId="7732EF1E" w:rsidR="004B346C" w:rsidRPr="004B346C" w:rsidRDefault="004B346C" w:rsidP="004B346C">
      <w:pPr>
        <w:pStyle w:val="NoSpacing"/>
        <w:rPr>
          <w:rFonts w:cs="Times New Roman"/>
          <w:szCs w:val="24"/>
        </w:rPr>
      </w:pPr>
    </w:p>
    <w:p w14:paraId="17464CF3" w14:textId="3CBADDB5" w:rsidR="004B346C" w:rsidRPr="004B346C" w:rsidRDefault="004B346C" w:rsidP="004B346C">
      <w:pPr>
        <w:pStyle w:val="NoSpacing"/>
        <w:rPr>
          <w:rFonts w:cs="Times New Roman"/>
          <w:szCs w:val="24"/>
        </w:rPr>
      </w:pPr>
    </w:p>
    <w:p w14:paraId="538F3F41" w14:textId="73FC6A6B" w:rsidR="004B346C" w:rsidRPr="004B346C" w:rsidRDefault="004B346C" w:rsidP="009139A6">
      <w:pPr>
        <w:pStyle w:val="NoSpacing"/>
        <w:rPr>
          <w:rFonts w:cs="Times New Roman"/>
          <w:szCs w:val="24"/>
        </w:rPr>
      </w:pPr>
    </w:p>
    <w:p w14:paraId="05533340" w14:textId="66BF3AB1" w:rsidR="00957364" w:rsidRPr="00957364" w:rsidRDefault="0095736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957364" w:rsidRPr="009573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39B5" w14:textId="77777777" w:rsidR="00957364" w:rsidRDefault="00957364" w:rsidP="009139A6">
      <w:r>
        <w:separator/>
      </w:r>
    </w:p>
  </w:endnote>
  <w:endnote w:type="continuationSeparator" w:id="0">
    <w:p w14:paraId="75DE2806" w14:textId="77777777" w:rsidR="00957364" w:rsidRDefault="009573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98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9C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1C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7BF10" w14:textId="77777777" w:rsidR="00957364" w:rsidRDefault="00957364" w:rsidP="009139A6">
      <w:r>
        <w:separator/>
      </w:r>
    </w:p>
  </w:footnote>
  <w:footnote w:type="continuationSeparator" w:id="0">
    <w:p w14:paraId="06CAD47C" w14:textId="77777777" w:rsidR="00957364" w:rsidRDefault="009573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7B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56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C1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64"/>
    <w:rsid w:val="00004FEB"/>
    <w:rsid w:val="000666E0"/>
    <w:rsid w:val="000A2E7A"/>
    <w:rsid w:val="001307AC"/>
    <w:rsid w:val="00190DFA"/>
    <w:rsid w:val="002510B7"/>
    <w:rsid w:val="00270799"/>
    <w:rsid w:val="002737D5"/>
    <w:rsid w:val="00357E4A"/>
    <w:rsid w:val="004B346C"/>
    <w:rsid w:val="004F32E7"/>
    <w:rsid w:val="00580CDD"/>
    <w:rsid w:val="005C130B"/>
    <w:rsid w:val="00603C8A"/>
    <w:rsid w:val="00826F5C"/>
    <w:rsid w:val="009139A6"/>
    <w:rsid w:val="009345A1"/>
    <w:rsid w:val="009411C2"/>
    <w:rsid w:val="009448BB"/>
    <w:rsid w:val="00946A41"/>
    <w:rsid w:val="00947624"/>
    <w:rsid w:val="0095736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83CA5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BCD1"/>
  <w15:chartTrackingRefBased/>
  <w15:docId w15:val="{D1E2D726-9CF0-43BF-AFB3-A18A40AC1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34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2025-04-19T06:28:00Z</dcterms:created>
  <dcterms:modified xsi:type="dcterms:W3CDTF">2025-04-19T11:14:00Z</dcterms:modified>
</cp:coreProperties>
</file>